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 Hampshire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 Hampshire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 Hampshire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 Hampshire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 Hampshire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 Hampshire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46.7% </w:t>
      </w:r>
      <w:r w:rsidRPr="004747BF">
        <w:rPr>
          <w:rFonts w:ascii="Libre Franklin Light" w:eastAsia="Times New Roman" w:hAnsi="Libre Franklin Light" w:cs="Calibri Light"/>
        </w:rPr>
        <w:t xml:space="preserve">of those respondents classified as PGSI 8+ in East Hampshire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 Hampshire is estimated to be </w:t>
      </w:r>
      <w:r w:rsidRPr="00773DF7">
        <w:rPr>
          <w:rFonts w:ascii="Libre Franklin Light" w:eastAsia="Times New Roman" w:hAnsi="Libre Franklin Light" w:cs="Calibri Light"/>
          <w:b/>
          <w:bCs/>
          <w:color w:val="C45911" w:themeColor="accent2" w:themeShade="BF"/>
        </w:rPr>
        <w:t xml:space="preserve">£1,411,140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 Hampshire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Hampshire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Hampshire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 Hampshire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 Hamp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 Hampshire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 Hamp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 Hampshire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Hampshire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 Hamp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 Hampshire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 Hampshire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Hampshire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 Hampshire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 Hampshire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 Hampshire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£1,411,140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 Hampshire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£22,985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£475,346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£34,052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£9,577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£17,558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£851,622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£1,411,140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 Hampshire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 Hampshire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Hampshire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Hampshire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Hampshire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Hampshire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 Hampshire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 Hampshire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Hampshire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Hampshire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 Hampshire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 Hampshire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C95B35F-D4BD-4159-B037-D4A1E2918AD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